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B11FC" w14:textId="12031901" w:rsidR="00A727CA" w:rsidRPr="00E41A15" w:rsidRDefault="00E06517" w:rsidP="00E06517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Chocolate</w:t>
      </w:r>
      <w:r w:rsidR="000A00EE">
        <w:rPr>
          <w:sz w:val="64"/>
          <w:szCs w:val="64"/>
        </w:rPr>
        <w:t xml:space="preserve"> bars</w:t>
      </w:r>
    </w:p>
    <w:p w14:paraId="1E8DE750" w14:textId="77777777" w:rsidR="006B79AD" w:rsidRPr="00A727CA" w:rsidRDefault="006B79AD" w:rsidP="00685A54">
      <w:pPr>
        <w:rPr>
          <w:sz w:val="4"/>
        </w:rPr>
      </w:pPr>
    </w:p>
    <w:p w14:paraId="44EF97CB" w14:textId="77777777" w:rsidR="00254534" w:rsidRDefault="00254534" w:rsidP="006B79AD"/>
    <w:p w14:paraId="369F1546" w14:textId="77777777" w:rsidR="002E4F0D" w:rsidRPr="002E4F0D" w:rsidRDefault="002E4F0D" w:rsidP="002E4F0D">
      <w:r w:rsidRPr="002E4F0D">
        <w:t>A teacher wants to buy 45 chocolate bars for their students as a thank you for their hard work during the term.</w:t>
      </w:r>
    </w:p>
    <w:p w14:paraId="0FFFDFB2" w14:textId="4503D8C9" w:rsidR="001426FE" w:rsidRDefault="002E4F0D" w:rsidP="002E4F0D">
      <w:r w:rsidRPr="002E4F0D">
        <w:t xml:space="preserve">She finds </w:t>
      </w:r>
      <w:r>
        <w:t>two</w:t>
      </w:r>
      <w:r w:rsidRPr="002E4F0D">
        <w:t xml:space="preserve"> prices</w:t>
      </w:r>
      <w:r w:rsidR="00625505">
        <w:t>:</w:t>
      </w:r>
    </w:p>
    <w:p w14:paraId="0D5E2F42" w14:textId="77777777" w:rsidR="00E06517" w:rsidRDefault="00E06517" w:rsidP="0025651C"/>
    <w:p w14:paraId="41FC83DD" w14:textId="3626E64F" w:rsidR="002E4F0D" w:rsidRDefault="008809C2" w:rsidP="0025651C">
      <w:r>
        <w:rPr>
          <w:noProof/>
        </w:rPr>
        <w:drawing>
          <wp:anchor distT="0" distB="0" distL="114300" distR="114300" simplePos="0" relativeHeight="251661312" behindDoc="0" locked="0" layoutInCell="1" allowOverlap="1" wp14:anchorId="2B1A7C8D" wp14:editId="393A4A7A">
            <wp:simplePos x="0" y="0"/>
            <wp:positionH relativeFrom="column">
              <wp:posOffset>-27305</wp:posOffset>
            </wp:positionH>
            <wp:positionV relativeFrom="paragraph">
              <wp:posOffset>187960</wp:posOffset>
            </wp:positionV>
            <wp:extent cx="1457960" cy="847725"/>
            <wp:effectExtent l="0" t="0" r="8890" b="9525"/>
            <wp:wrapSquare wrapText="bothSides"/>
            <wp:docPr id="3" name="Picture 3" descr="An illustration of a four bar chocolate pack priced at £1.25. The packaging features the word 'chocolate' in brown text along with a cube of chocolate and milk chocolate coloured wave over a cream background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n illustration of a four bar chocolate pack priced at £1.25. The packaging features the word 'chocolate' in brown text along with a cube of chocolate and milk chocolate coloured wave over a cream background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5796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237AEF6" wp14:editId="04118248">
                <wp:simplePos x="0" y="0"/>
                <wp:positionH relativeFrom="column">
                  <wp:posOffset>1477645</wp:posOffset>
                </wp:positionH>
                <wp:positionV relativeFrom="paragraph">
                  <wp:posOffset>178435</wp:posOffset>
                </wp:positionV>
                <wp:extent cx="2000250" cy="876300"/>
                <wp:effectExtent l="0" t="0" r="19050" b="1905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0250" cy="876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9EC2483" w14:textId="3D991E29" w:rsidR="008809C2" w:rsidRPr="008809C2" w:rsidRDefault="008809C2" w:rsidP="00E06517">
                            <w:pPr>
                              <w:spacing w:before="200"/>
                            </w:pPr>
                            <w:r>
                              <w:t xml:space="preserve">4 </w:t>
                            </w:r>
                            <w:r w:rsidRPr="008809C2">
                              <w:t xml:space="preserve">pack of </w:t>
                            </w:r>
                            <w:r w:rsidR="00E06517">
                              <w:t xml:space="preserve">Chocolate </w:t>
                            </w:r>
                            <w:r w:rsidRPr="008809C2">
                              <w:t>Milk bars:</w:t>
                            </w:r>
                          </w:p>
                          <w:p w14:paraId="63417A13" w14:textId="29962137" w:rsidR="008809C2" w:rsidRPr="008809C2" w:rsidRDefault="008809C2" w:rsidP="00E06517">
                            <w:pPr>
                              <w:spacing w:before="200"/>
                            </w:pPr>
                            <w:r w:rsidRPr="008809C2">
                              <w:t>£</w:t>
                            </w:r>
                            <w:r>
                              <w:t>1</w:t>
                            </w:r>
                            <w:r w:rsidRPr="008809C2">
                              <w:t>.</w:t>
                            </w:r>
                            <w:r>
                              <w:t>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237AEF6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116.35pt;margin-top:14.05pt;width:157.5pt;height:69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" fillcolor="white [3201]" strokeweight=".5pt">
                <v:textbox>
                  <w:txbxContent>
                    <w:p w14:paraId="29EC2483" w14:textId="3D991E29" w:rsidR="008809C2" w:rsidRPr="008809C2" w:rsidRDefault="008809C2" w:rsidP="00E06517">
                      <w:pPr>
                        <w:spacing w:before="200"/>
                      </w:pPr>
                      <w:r>
                        <w:t xml:space="preserve">4 </w:t>
                      </w:r>
                      <w:r w:rsidRPr="008809C2">
                        <w:t xml:space="preserve">pack of </w:t>
                      </w:r>
                      <w:r w:rsidR="00E06517">
                        <w:t xml:space="preserve">Chocolate </w:t>
                      </w:r>
                      <w:r w:rsidRPr="008809C2">
                        <w:t>Milk bars:</w:t>
                      </w:r>
                    </w:p>
                    <w:p w14:paraId="63417A13" w14:textId="29962137" w:rsidR="008809C2" w:rsidRPr="008809C2" w:rsidRDefault="008809C2" w:rsidP="00E06517">
                      <w:pPr>
                        <w:spacing w:before="200"/>
                      </w:pPr>
                      <w:r w:rsidRPr="008809C2">
                        <w:t>£</w:t>
                      </w:r>
                      <w:r>
                        <w:t>1</w:t>
                      </w:r>
                      <w:r w:rsidRPr="008809C2">
                        <w:t>.</w:t>
                      </w:r>
                      <w:r>
                        <w:t>25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5408" behindDoc="0" locked="0" layoutInCell="1" allowOverlap="1" wp14:anchorId="2DEA1CFD" wp14:editId="3E453390">
            <wp:simplePos x="0" y="0"/>
            <wp:positionH relativeFrom="column">
              <wp:posOffset>3776980</wp:posOffset>
            </wp:positionH>
            <wp:positionV relativeFrom="paragraph">
              <wp:posOffset>26035</wp:posOffset>
            </wp:positionV>
            <wp:extent cx="3308985" cy="1146810"/>
            <wp:effectExtent l="0" t="0" r="5715" b="0"/>
            <wp:wrapSquare wrapText="bothSides"/>
            <wp:docPr id="7" name="Picture 7" descr="An illustration of a ten bar chocolate pack priced at £3. The packaging features the word 'chocolate' in brown text along with a cube of chocolate and milk chocolate coloured wave over a cream background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An illustration of a ten bar chocolate pack priced at £3. The packaging features the word 'chocolate' in brown text along with a cube of chocolate and milk chocolate coloured wave over a cream background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08985" cy="11468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DEB411C" wp14:editId="0CDEAA74">
                <wp:simplePos x="0" y="0"/>
                <wp:positionH relativeFrom="column">
                  <wp:posOffset>7144385</wp:posOffset>
                </wp:positionH>
                <wp:positionV relativeFrom="paragraph">
                  <wp:posOffset>178435</wp:posOffset>
                </wp:positionV>
                <wp:extent cx="1999615" cy="876300"/>
                <wp:effectExtent l="0" t="0" r="19685" b="190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9615" cy="876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6BF843D" w14:textId="7EC98F10" w:rsidR="008809C2" w:rsidRPr="008809C2" w:rsidRDefault="008809C2" w:rsidP="00E06517">
                            <w:pPr>
                              <w:spacing w:before="200"/>
                            </w:pPr>
                            <w:r w:rsidRPr="008809C2">
                              <w:t xml:space="preserve">10 pack of </w:t>
                            </w:r>
                            <w:r w:rsidR="00E06517">
                              <w:t>Chocolate</w:t>
                            </w:r>
                            <w:r w:rsidRPr="008809C2">
                              <w:t xml:space="preserve"> Milk bars:</w:t>
                            </w:r>
                          </w:p>
                          <w:p w14:paraId="65573084" w14:textId="33EB7370" w:rsidR="008809C2" w:rsidRPr="008809C2" w:rsidRDefault="008809C2" w:rsidP="00E06517">
                            <w:pPr>
                              <w:spacing w:before="200"/>
                            </w:pPr>
                            <w:r w:rsidRPr="008809C2">
                              <w:t>£3.00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DEB411C" id="Text Box 4" o:spid="_x0000_s1027" type="#_x0000_t202" style="position:absolute;margin-left:562.55pt;margin-top:14.05pt;width:157.45pt;height:69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" fillcolor="white [3201]" strokeweight=".5pt">
                <v:textbox>
                  <w:txbxContent>
                    <w:p w14:paraId="16BF843D" w14:textId="7EC98F10" w:rsidR="008809C2" w:rsidRPr="008809C2" w:rsidRDefault="008809C2" w:rsidP="00E06517">
                      <w:pPr>
                        <w:spacing w:before="200"/>
                      </w:pPr>
                      <w:r w:rsidRPr="008809C2">
                        <w:t xml:space="preserve">10 pack of </w:t>
                      </w:r>
                      <w:r w:rsidR="00E06517">
                        <w:t>Chocolate</w:t>
                      </w:r>
                      <w:r w:rsidRPr="008809C2">
                        <w:t xml:space="preserve"> Milk bars:</w:t>
                      </w:r>
                    </w:p>
                    <w:p w14:paraId="65573084" w14:textId="33EB7370" w:rsidR="008809C2" w:rsidRPr="008809C2" w:rsidRDefault="008809C2" w:rsidP="00E06517">
                      <w:pPr>
                        <w:spacing w:before="200"/>
                      </w:pPr>
                      <w:r w:rsidRPr="008809C2">
                        <w:t>£3.00</w:t>
                      </w:r>
                    </w:p>
                  </w:txbxContent>
                </v:textbox>
              </v:shape>
            </w:pict>
          </mc:Fallback>
        </mc:AlternateContent>
      </w:r>
    </w:p>
    <w:p w14:paraId="478B84EB" w14:textId="7FF74988" w:rsidR="002E4F0D" w:rsidRDefault="002E4F0D" w:rsidP="0025651C"/>
    <w:p w14:paraId="44639912" w14:textId="0B5FF26D" w:rsidR="002E4F0D" w:rsidRDefault="002E4F0D" w:rsidP="0025651C"/>
    <w:p w14:paraId="66356B28" w14:textId="2EE12A9B" w:rsidR="0025651C" w:rsidRDefault="0025651C" w:rsidP="0025651C"/>
    <w:p w14:paraId="7F3300CE" w14:textId="7F09EF57" w:rsidR="002E4F0D" w:rsidRDefault="002E4F0D" w:rsidP="0025651C"/>
    <w:p w14:paraId="78642454" w14:textId="4AECC82D" w:rsidR="002E4F0D" w:rsidRDefault="002E4F0D" w:rsidP="0025651C"/>
    <w:p w14:paraId="0D62AF42" w14:textId="6AE365BF" w:rsidR="002E4F0D" w:rsidRDefault="002E4F0D" w:rsidP="0025651C"/>
    <w:p w14:paraId="410B4B55" w14:textId="13B51A99" w:rsidR="002E4F0D" w:rsidRPr="002E4F0D" w:rsidRDefault="002E4F0D" w:rsidP="002E4F0D">
      <w:r w:rsidRPr="002E4F0D">
        <w:t>The teacher looks at both offers and says, ‘They are both the same so I can buy either one</w:t>
      </w:r>
      <w:r w:rsidR="009C6784">
        <w:t>.</w:t>
      </w:r>
      <w:r w:rsidRPr="002E4F0D">
        <w:t>’</w:t>
      </w:r>
    </w:p>
    <w:p w14:paraId="6955DEC8" w14:textId="25CA2365" w:rsidR="002E4F0D" w:rsidRPr="002E4F0D" w:rsidRDefault="002E4F0D" w:rsidP="002E4F0D">
      <w:r w:rsidRPr="002E4F0D">
        <w:t xml:space="preserve">Her partner says, </w:t>
      </w:r>
      <w:r w:rsidR="00625505">
        <w:t>‘</w:t>
      </w:r>
      <w:r w:rsidR="00625505" w:rsidRPr="002E4F0D">
        <w:t>No</w:t>
      </w:r>
      <w:r w:rsidRPr="002E4F0D">
        <w:t>, the 10 pack is better value for money!’</w:t>
      </w:r>
    </w:p>
    <w:p w14:paraId="3A6BA153" w14:textId="2B4F34AE" w:rsidR="002E4F0D" w:rsidRDefault="002E4F0D" w:rsidP="002E4F0D">
      <w:r w:rsidRPr="002E4F0D">
        <w:t>Who is right? Work in pairs and show how they found their answers</w:t>
      </w:r>
      <w:r>
        <w:t>.</w:t>
      </w:r>
    </w:p>
    <w:p w14:paraId="2F9E8AA6" w14:textId="7039C5BD" w:rsidR="002E4F0D" w:rsidRDefault="002E4F0D" w:rsidP="002E4F0D"/>
    <w:p w14:paraId="7363CFC7" w14:textId="7A4E5CE8" w:rsidR="002E4F0D" w:rsidRDefault="002E4F0D" w:rsidP="002E4F0D">
      <w:r w:rsidRPr="002E4F0D">
        <w:rPr>
          <w:lang w:val="en-US"/>
        </w:rPr>
        <w:t>Draw some ratio tables to help you explain who is correct</w:t>
      </w:r>
      <w:r>
        <w:rPr>
          <w:lang w:val="en-US"/>
        </w:rPr>
        <w:t>.</w:t>
      </w:r>
    </w:p>
    <w:sectPr w:rsidR="002E4F0D" w:rsidSect="004C17B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40" w:h="11900" w:orient="landscape"/>
      <w:pgMar w:top="1440" w:right="1134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356BBC" w14:textId="77777777" w:rsidR="006D4F0A" w:rsidRDefault="006D4F0A" w:rsidP="00F96C86">
      <w:r>
        <w:separator/>
      </w:r>
    </w:p>
  </w:endnote>
  <w:endnote w:type="continuationSeparator" w:id="0">
    <w:p w14:paraId="1AA480AB" w14:textId="77777777" w:rsidR="006D4F0A" w:rsidRDefault="006D4F0A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80FC4" w14:textId="77777777" w:rsidR="0070778D" w:rsidRDefault="007077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D3D3E" w14:textId="77777777" w:rsidR="00176D46" w:rsidRPr="00224F09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DOCPROPERTY  Comments  \* MERGEFORMAT </w:instrText>
    </w:r>
    <w:r w:rsidRPr="00224F09">
      <w:rPr>
        <w:sz w:val="16"/>
        <w:szCs w:val="16"/>
      </w:rPr>
      <w:fldChar w:fldCharType="end"/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D250C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224F09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224F09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224F09">
      <w:rPr>
        <w:sz w:val="16"/>
        <w:szCs w:val="16"/>
      </w:rPr>
      <w:ptab w:relativeTo="margin" w:alignment="right" w:leader="none"/>
    </w: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PAGE  \* Arabic  \* MERGEFORMAT </w:instrText>
    </w:r>
    <w:r w:rsidRPr="00224F09">
      <w:rPr>
        <w:sz w:val="16"/>
        <w:szCs w:val="16"/>
      </w:rPr>
      <w:fldChar w:fldCharType="separate"/>
    </w:r>
    <w:r w:rsidRPr="00224F09">
      <w:rPr>
        <w:sz w:val="16"/>
        <w:szCs w:val="16"/>
      </w:rPr>
      <w:t>1</w:t>
    </w:r>
    <w:r w:rsidRPr="00224F09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0B7DB" w14:textId="77777777" w:rsidR="0070778D" w:rsidRDefault="007077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54D3E" w14:textId="77777777" w:rsidR="006D4F0A" w:rsidRDefault="006D4F0A" w:rsidP="00F96C86">
      <w:r>
        <w:separator/>
      </w:r>
    </w:p>
  </w:footnote>
  <w:footnote w:type="continuationSeparator" w:id="0">
    <w:p w14:paraId="233D9A6D" w14:textId="77777777" w:rsidR="006D4F0A" w:rsidRDefault="006D4F0A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ACA5E" w14:textId="77777777" w:rsidR="0070778D" w:rsidRDefault="007077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CD095" w14:textId="77777777" w:rsidR="00E41A15" w:rsidRPr="000D250C" w:rsidRDefault="004534F2" w:rsidP="0070778D">
    <w:pPr>
      <w:pStyle w:val="Header"/>
      <w:tabs>
        <w:tab w:val="center" w:pos="7779"/>
        <w:tab w:val="right" w:pos="14118"/>
      </w:tabs>
      <w:ind w:firstLine="1440"/>
      <w:rPr>
        <w:b/>
        <w:bCs/>
        <w:color w:val="000000" w:themeColor="text1"/>
        <w:highlight w:val="yellow"/>
      </w:rPr>
    </w:pPr>
    <w:r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2C3B810B" wp14:editId="01D248AF">
          <wp:simplePos x="0" y="0"/>
          <wp:positionH relativeFrom="column">
            <wp:posOffset>-536575</wp:posOffset>
          </wp:positionH>
          <wp:positionV relativeFrom="paragraph">
            <wp:posOffset>-125730</wp:posOffset>
          </wp:positionV>
          <wp:extent cx="3052800" cy="500400"/>
          <wp:effectExtent l="0" t="0" r="0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528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76D46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7B3B1233" wp14:editId="24362A50">
          <wp:simplePos x="0" y="0"/>
          <wp:positionH relativeFrom="rightMargin">
            <wp:posOffset>-1764030</wp:posOffset>
          </wp:positionH>
          <wp:positionV relativeFrom="topMargin">
            <wp:posOffset>104140</wp:posOffset>
          </wp:positionV>
          <wp:extent cx="2066400" cy="9360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earsonLogo_Horizontal_Blk_RGB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D250C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4D020C50" wp14:editId="629F3D51">
          <wp:simplePos x="0" y="0"/>
          <wp:positionH relativeFrom="column">
            <wp:posOffset>3841750</wp:posOffset>
          </wp:positionH>
          <wp:positionV relativeFrom="paragraph">
            <wp:posOffset>-201930</wp:posOffset>
          </wp:positionV>
          <wp:extent cx="1785600" cy="669600"/>
          <wp:effectExtent l="0" t="0" r="5715" b="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856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B5AD02D" w14:textId="77777777" w:rsidR="00176D46" w:rsidRPr="002335F6" w:rsidRDefault="00176D46" w:rsidP="0070778D">
    <w:pPr>
      <w:pStyle w:val="Header"/>
      <w:tabs>
        <w:tab w:val="clear" w:pos="4680"/>
        <w:tab w:val="clear" w:pos="9360"/>
        <w:tab w:val="center" w:pos="7059"/>
      </w:tabs>
      <w:ind w:firstLine="72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000D0" w14:textId="77777777" w:rsidR="0070778D" w:rsidRDefault="007077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3170830">
    <w:abstractNumId w:val="31"/>
  </w:num>
  <w:num w:numId="2" w16cid:durableId="528879925">
    <w:abstractNumId w:val="33"/>
  </w:num>
  <w:num w:numId="3" w16cid:durableId="55247413">
    <w:abstractNumId w:val="13"/>
  </w:num>
  <w:num w:numId="4" w16cid:durableId="551622454">
    <w:abstractNumId w:val="28"/>
  </w:num>
  <w:num w:numId="5" w16cid:durableId="108202722">
    <w:abstractNumId w:val="43"/>
  </w:num>
  <w:num w:numId="6" w16cid:durableId="512183341">
    <w:abstractNumId w:val="25"/>
  </w:num>
  <w:num w:numId="7" w16cid:durableId="1157841892">
    <w:abstractNumId w:val="39"/>
  </w:num>
  <w:num w:numId="8" w16cid:durableId="208030578">
    <w:abstractNumId w:val="29"/>
  </w:num>
  <w:num w:numId="9" w16cid:durableId="1948417258">
    <w:abstractNumId w:val="18"/>
  </w:num>
  <w:num w:numId="10" w16cid:durableId="90274348">
    <w:abstractNumId w:val="40"/>
  </w:num>
  <w:num w:numId="11" w16cid:durableId="188644979">
    <w:abstractNumId w:val="21"/>
  </w:num>
  <w:num w:numId="12" w16cid:durableId="369303706">
    <w:abstractNumId w:val="44"/>
  </w:num>
  <w:num w:numId="13" w16cid:durableId="1917935121">
    <w:abstractNumId w:val="16"/>
  </w:num>
  <w:num w:numId="14" w16cid:durableId="1639189544">
    <w:abstractNumId w:val="15"/>
  </w:num>
  <w:num w:numId="15" w16cid:durableId="274560530">
    <w:abstractNumId w:val="20"/>
  </w:num>
  <w:num w:numId="16" w16cid:durableId="1652179238">
    <w:abstractNumId w:val="0"/>
  </w:num>
  <w:num w:numId="17" w16cid:durableId="1041827228">
    <w:abstractNumId w:val="1"/>
  </w:num>
  <w:num w:numId="18" w16cid:durableId="802816290">
    <w:abstractNumId w:val="2"/>
  </w:num>
  <w:num w:numId="19" w16cid:durableId="624779582">
    <w:abstractNumId w:val="3"/>
  </w:num>
  <w:num w:numId="20" w16cid:durableId="331689105">
    <w:abstractNumId w:val="8"/>
  </w:num>
  <w:num w:numId="21" w16cid:durableId="989333982">
    <w:abstractNumId w:val="4"/>
  </w:num>
  <w:num w:numId="22" w16cid:durableId="105199172">
    <w:abstractNumId w:val="5"/>
  </w:num>
  <w:num w:numId="23" w16cid:durableId="2021278862">
    <w:abstractNumId w:val="6"/>
  </w:num>
  <w:num w:numId="24" w16cid:durableId="2063361122">
    <w:abstractNumId w:val="7"/>
  </w:num>
  <w:num w:numId="25" w16cid:durableId="1200436304">
    <w:abstractNumId w:val="9"/>
  </w:num>
  <w:num w:numId="26" w16cid:durableId="1558785592">
    <w:abstractNumId w:val="14"/>
  </w:num>
  <w:num w:numId="27" w16cid:durableId="10569141">
    <w:abstractNumId w:val="22"/>
  </w:num>
  <w:num w:numId="28" w16cid:durableId="1179350636">
    <w:abstractNumId w:val="34"/>
  </w:num>
  <w:num w:numId="29" w16cid:durableId="421872881">
    <w:abstractNumId w:val="37"/>
  </w:num>
  <w:num w:numId="30" w16cid:durableId="1289511028">
    <w:abstractNumId w:val="30"/>
  </w:num>
  <w:num w:numId="31" w16cid:durableId="690574667">
    <w:abstractNumId w:val="26"/>
  </w:num>
  <w:num w:numId="32" w16cid:durableId="1313755917">
    <w:abstractNumId w:val="42"/>
  </w:num>
  <w:num w:numId="33" w16cid:durableId="1135028635">
    <w:abstractNumId w:val="10"/>
  </w:num>
  <w:num w:numId="34" w16cid:durableId="670913175">
    <w:abstractNumId w:val="12"/>
  </w:num>
  <w:num w:numId="35" w16cid:durableId="1406802644">
    <w:abstractNumId w:val="24"/>
  </w:num>
  <w:num w:numId="36" w16cid:durableId="1222325029">
    <w:abstractNumId w:val="41"/>
  </w:num>
  <w:num w:numId="37" w16cid:durableId="1457025537">
    <w:abstractNumId w:val="38"/>
  </w:num>
  <w:num w:numId="38" w16cid:durableId="36011643">
    <w:abstractNumId w:val="17"/>
  </w:num>
  <w:num w:numId="39" w16cid:durableId="2044671571">
    <w:abstractNumId w:val="27"/>
  </w:num>
  <w:num w:numId="40" w16cid:durableId="2120636541">
    <w:abstractNumId w:val="19"/>
  </w:num>
  <w:num w:numId="41" w16cid:durableId="1873684670">
    <w:abstractNumId w:val="36"/>
  </w:num>
  <w:num w:numId="42" w16cid:durableId="1154641279">
    <w:abstractNumId w:val="35"/>
  </w:num>
  <w:num w:numId="43" w16cid:durableId="238097802">
    <w:abstractNumId w:val="32"/>
  </w:num>
  <w:num w:numId="44" w16cid:durableId="1751805441">
    <w:abstractNumId w:val="23"/>
  </w:num>
  <w:num w:numId="45" w16cid:durableId="193554899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43B"/>
    <w:rsid w:val="00007622"/>
    <w:rsid w:val="00021D16"/>
    <w:rsid w:val="00023C3F"/>
    <w:rsid w:val="00026485"/>
    <w:rsid w:val="00036229"/>
    <w:rsid w:val="00040DC4"/>
    <w:rsid w:val="00052590"/>
    <w:rsid w:val="00071591"/>
    <w:rsid w:val="00080588"/>
    <w:rsid w:val="000A00EE"/>
    <w:rsid w:val="000B58C5"/>
    <w:rsid w:val="000B6024"/>
    <w:rsid w:val="000C0CDD"/>
    <w:rsid w:val="000D250C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77815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24F09"/>
    <w:rsid w:val="002335F6"/>
    <w:rsid w:val="002410F0"/>
    <w:rsid w:val="00245DAB"/>
    <w:rsid w:val="00254534"/>
    <w:rsid w:val="0025651C"/>
    <w:rsid w:val="00264E53"/>
    <w:rsid w:val="002C26DC"/>
    <w:rsid w:val="002C64D2"/>
    <w:rsid w:val="002D0074"/>
    <w:rsid w:val="002D2996"/>
    <w:rsid w:val="002D420D"/>
    <w:rsid w:val="002E1913"/>
    <w:rsid w:val="002E4F0D"/>
    <w:rsid w:val="002E59BD"/>
    <w:rsid w:val="00301EA6"/>
    <w:rsid w:val="00354349"/>
    <w:rsid w:val="00355B2D"/>
    <w:rsid w:val="0035607E"/>
    <w:rsid w:val="00356C3B"/>
    <w:rsid w:val="00380DFE"/>
    <w:rsid w:val="00382574"/>
    <w:rsid w:val="00384985"/>
    <w:rsid w:val="00392541"/>
    <w:rsid w:val="00393107"/>
    <w:rsid w:val="00396BC7"/>
    <w:rsid w:val="003D68BC"/>
    <w:rsid w:val="003E5C3A"/>
    <w:rsid w:val="003E71F1"/>
    <w:rsid w:val="003F61EA"/>
    <w:rsid w:val="003F6E38"/>
    <w:rsid w:val="0040474F"/>
    <w:rsid w:val="00404FD7"/>
    <w:rsid w:val="00414E4C"/>
    <w:rsid w:val="0042772B"/>
    <w:rsid w:val="00427765"/>
    <w:rsid w:val="004319C5"/>
    <w:rsid w:val="00432367"/>
    <w:rsid w:val="004534F2"/>
    <w:rsid w:val="00454B75"/>
    <w:rsid w:val="00454E32"/>
    <w:rsid w:val="00456745"/>
    <w:rsid w:val="00491FD3"/>
    <w:rsid w:val="004A5561"/>
    <w:rsid w:val="004A7A9C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D2A36"/>
    <w:rsid w:val="005E343B"/>
    <w:rsid w:val="005E3986"/>
    <w:rsid w:val="005F096B"/>
    <w:rsid w:val="005F4942"/>
    <w:rsid w:val="005F4CDA"/>
    <w:rsid w:val="00600D4F"/>
    <w:rsid w:val="006106C4"/>
    <w:rsid w:val="00625505"/>
    <w:rsid w:val="006272D6"/>
    <w:rsid w:val="00632BCD"/>
    <w:rsid w:val="00642441"/>
    <w:rsid w:val="006438E1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4F0A"/>
    <w:rsid w:val="006D5E49"/>
    <w:rsid w:val="006D7900"/>
    <w:rsid w:val="006E3B52"/>
    <w:rsid w:val="0070778D"/>
    <w:rsid w:val="00720115"/>
    <w:rsid w:val="00736519"/>
    <w:rsid w:val="00755C2E"/>
    <w:rsid w:val="00765C0F"/>
    <w:rsid w:val="00775890"/>
    <w:rsid w:val="00795759"/>
    <w:rsid w:val="007A4890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297E"/>
    <w:rsid w:val="00877784"/>
    <w:rsid w:val="00880240"/>
    <w:rsid w:val="008809C2"/>
    <w:rsid w:val="008820B8"/>
    <w:rsid w:val="00887021"/>
    <w:rsid w:val="00890163"/>
    <w:rsid w:val="00893EC9"/>
    <w:rsid w:val="008A555A"/>
    <w:rsid w:val="008A6253"/>
    <w:rsid w:val="008A7C51"/>
    <w:rsid w:val="008B268B"/>
    <w:rsid w:val="008B7F94"/>
    <w:rsid w:val="008D7394"/>
    <w:rsid w:val="008D782B"/>
    <w:rsid w:val="008E497A"/>
    <w:rsid w:val="0090114C"/>
    <w:rsid w:val="00904BA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C6784"/>
    <w:rsid w:val="009D36A8"/>
    <w:rsid w:val="009D4119"/>
    <w:rsid w:val="00A348E4"/>
    <w:rsid w:val="00A50028"/>
    <w:rsid w:val="00A5524C"/>
    <w:rsid w:val="00A57EAA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1CEA"/>
    <w:rsid w:val="00D06668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E06517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AFC8E0C"/>
  <w15:docId w15:val="{5FB3A0A3-BEE0-4E1E-9238-ECAC59B6B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ynet\Documents\Custom%20Office%20Templates\ETF%20handout%20template_landscap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2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ETF handout template_landscape</Template>
  <TotalTime>1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445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Lynette Woodward</dc:creator>
  <cp:keywords/>
  <dc:description/>
  <cp:lastModifiedBy>Elizabeth Parker</cp:lastModifiedBy>
  <cp:revision>3</cp:revision>
  <cp:lastPrinted>2021-03-09T11:45:00Z</cp:lastPrinted>
  <dcterms:created xsi:type="dcterms:W3CDTF">2023-03-16T16:23:00Z</dcterms:created>
  <dcterms:modified xsi:type="dcterms:W3CDTF">2023-03-16T16:43:00Z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